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A30C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A30C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A30C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5A30C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5A30C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A30C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5A30C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E576B9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5A30C2">
        <w:rPr>
          <w:b w:val="0"/>
        </w:rPr>
        <w:t xml:space="preserve"> 30А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5A30C2" w:rsidP="00232C8F">
            <w:r>
              <w:t>Учитель физической культуры (Учитель)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5A30C2" w:rsidP="00232C8F">
            <w:r>
              <w:t>27244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5A30C2" w:rsidRPr="005A30C2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5A30C2" w:rsidRPr="005A30C2">
        <w:rPr>
          <w:rStyle w:val="aa"/>
        </w:rPr>
        <w:t>2;  30А, 31А (30А)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5A30C2" w:rsidRPr="005A30C2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A30C2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A30C2" w:rsidP="0098630F">
            <w:pPr>
              <w:jc w:val="center"/>
            </w:pPr>
            <w:r>
              <w:t>2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A30C2" w:rsidP="00145419">
            <w:pPr>
              <w:jc w:val="center"/>
            </w:pPr>
            <w:r>
              <w:t>2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A30C2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A30C2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A30C2" w:rsidP="0098630F">
            <w:pPr>
              <w:jc w:val="center"/>
            </w:pPr>
            <w:r>
              <w:t>186-193-800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5A30C2" w:rsidTr="000860ED">
        <w:tc>
          <w:tcPr>
            <w:tcW w:w="6345" w:type="dxa"/>
            <w:tcBorders>
              <w:right w:val="single" w:sz="4" w:space="0" w:color="auto"/>
            </w:tcBorders>
          </w:tcPr>
          <w:p w:rsidR="005A30C2" w:rsidRDefault="005A30C2" w:rsidP="0098630F">
            <w:pPr>
              <w:jc w:val="center"/>
            </w:pPr>
            <w:r>
              <w:t>181-832-745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30C2" w:rsidRDefault="005A30C2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576B9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576B9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5A30C2" w:rsidRPr="005A30C2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5A30C2" w:rsidRPr="005A30C2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E576B9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83A0D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83A0D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83A0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83A0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983A0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983A0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576B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576B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576B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576B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576B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576B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576B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E576B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E576B9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983A0D" w:rsidRPr="00983A0D">
        <w:rPr>
          <w:i/>
          <w:u w:val="single"/>
        </w:rPr>
        <w:t>1. Рекомендации по улучшению условий труда: не требуются</w:t>
      </w:r>
      <w:r w:rsidR="00983A0D" w:rsidRPr="00983A0D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2A4A7C" w:rsidRPr="002A4A7C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30C2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30C2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5A30C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A30C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30C2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30C2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A30C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5A30C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A30C2" w:rsidRPr="005A30C2" w:rsidTr="005A30C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</w:tr>
      <w:tr w:rsidR="005A30C2" w:rsidRPr="005A30C2" w:rsidTr="005A30C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(дата)</w:t>
            </w:r>
          </w:p>
        </w:tc>
      </w:tr>
      <w:tr w:rsidR="005A30C2" w:rsidRPr="005A30C2" w:rsidTr="005A30C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</w:tr>
      <w:tr w:rsidR="005A30C2" w:rsidRPr="005A30C2" w:rsidTr="005A30C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(дата)</w:t>
            </w:r>
          </w:p>
        </w:tc>
      </w:tr>
      <w:tr w:rsidR="005A30C2" w:rsidRPr="005A30C2" w:rsidTr="005A30C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</w:tr>
      <w:tr w:rsidR="005A30C2" w:rsidRPr="005A30C2" w:rsidTr="005A30C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83A0D" w:rsidTr="00983A0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83A0D" w:rsidRDefault="00983A0D" w:rsidP="003C5C39">
            <w:pPr>
              <w:pStyle w:val="a8"/>
            </w:pPr>
            <w:r w:rsidRPr="00983A0D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83A0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83A0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83A0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83A0D" w:rsidRDefault="00983A0D" w:rsidP="003C5C39">
            <w:pPr>
              <w:pStyle w:val="a8"/>
            </w:pPr>
            <w:r w:rsidRPr="00983A0D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83A0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83A0D" w:rsidRDefault="002A4A7C" w:rsidP="003C5C39">
            <w:pPr>
              <w:pStyle w:val="a8"/>
            </w:pPr>
            <w:r>
              <w:t>26.11.2020</w:t>
            </w:r>
          </w:p>
        </w:tc>
      </w:tr>
      <w:tr w:rsidR="00EF07A3" w:rsidRPr="00983A0D" w:rsidTr="00983A0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983A0D" w:rsidRDefault="00983A0D" w:rsidP="003C5C39">
            <w:pPr>
              <w:pStyle w:val="a8"/>
              <w:rPr>
                <w:b/>
                <w:vertAlign w:val="superscript"/>
              </w:rPr>
            </w:pPr>
            <w:r w:rsidRPr="00983A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983A0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983A0D" w:rsidRDefault="00983A0D" w:rsidP="00EF07A3">
            <w:pPr>
              <w:pStyle w:val="a8"/>
              <w:rPr>
                <w:b/>
                <w:vertAlign w:val="superscript"/>
              </w:rPr>
            </w:pPr>
            <w:r w:rsidRPr="00983A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983A0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983A0D" w:rsidRDefault="00983A0D" w:rsidP="00EF07A3">
            <w:pPr>
              <w:pStyle w:val="a8"/>
              <w:rPr>
                <w:b/>
                <w:vertAlign w:val="superscript"/>
              </w:rPr>
            </w:pPr>
            <w:r w:rsidRPr="00983A0D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983A0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983A0D" w:rsidRDefault="00983A0D" w:rsidP="00EF07A3">
            <w:pPr>
              <w:pStyle w:val="a8"/>
              <w:rPr>
                <w:vertAlign w:val="superscript"/>
              </w:rPr>
            </w:pPr>
            <w:r w:rsidRPr="00983A0D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A30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30C2" w:rsidP="004E51DC">
            <w:pPr>
              <w:pStyle w:val="a8"/>
            </w:pPr>
            <w:r>
              <w:t>Тиманова Елена Александровна,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5A30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5A30C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A30C2" w:rsidRPr="005A30C2" w:rsidTr="005A30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EF07A3">
            <w:pPr>
              <w:pStyle w:val="a8"/>
            </w:pPr>
            <w:r>
              <w:t>Щербакова Ольга Леонидовна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0C2" w:rsidRPr="005A30C2" w:rsidRDefault="005A30C2" w:rsidP="004E51DC">
            <w:pPr>
              <w:pStyle w:val="a8"/>
            </w:pPr>
          </w:p>
        </w:tc>
      </w:tr>
      <w:tr w:rsidR="005A30C2" w:rsidRPr="005A30C2" w:rsidTr="005A30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A30C2" w:rsidRPr="005A30C2" w:rsidRDefault="005A30C2" w:rsidP="00EF07A3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A30C2" w:rsidRPr="005A30C2" w:rsidRDefault="005A30C2" w:rsidP="004E51DC">
            <w:pPr>
              <w:pStyle w:val="a8"/>
              <w:rPr>
                <w:vertAlign w:val="superscript"/>
              </w:rPr>
            </w:pPr>
            <w:r w:rsidRPr="005A30C2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6B9" w:rsidRDefault="00E576B9" w:rsidP="0076042D">
      <w:pPr>
        <w:pStyle w:val="a9"/>
      </w:pPr>
      <w:r>
        <w:separator/>
      </w:r>
    </w:p>
  </w:endnote>
  <w:endnote w:type="continuationSeparator" w:id="0">
    <w:p w:rsidR="00E576B9" w:rsidRDefault="00E576B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5A30C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30А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2A4A7C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2A4A7C" w:rsidRPr="002A4A7C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6B9" w:rsidRDefault="00E576B9" w:rsidP="0076042D">
      <w:pPr>
        <w:pStyle w:val="a9"/>
      </w:pPr>
      <w:r>
        <w:separator/>
      </w:r>
    </w:p>
  </w:footnote>
  <w:footnote w:type="continuationSeparator" w:id="0">
    <w:p w:rsidR="00E576B9" w:rsidRDefault="00E576B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30А, 31А (30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30А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30А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B9B82E02F8CE40A0B037BF054C55A5CD"/>
    <w:docVar w:name="rm_id" w:val="30"/>
    <w:docVar w:name="rm_name" w:val="                                          "/>
    <w:docVar w:name="rm_number" w:val=" 30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E576B9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A4A7C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0C2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3A0D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E4719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576B9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B9D8508-9B00-40B2-A63D-F30D5FEE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2020-11-20T08:52:00Z</dcterms:created>
  <dcterms:modified xsi:type="dcterms:W3CDTF">2020-11-27T04:52:00Z</dcterms:modified>
</cp:coreProperties>
</file>